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B628B" w14:textId="77777777" w:rsidR="00A60157" w:rsidRDefault="00A60157" w:rsidP="00A601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KYNGDON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fl.1465)</w:t>
      </w:r>
    </w:p>
    <w:p w14:paraId="05307599" w14:textId="77777777" w:rsidR="00A60157" w:rsidRDefault="00A60157" w:rsidP="00A601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Clerk.</w:t>
      </w:r>
    </w:p>
    <w:p w14:paraId="2F1C0EE1" w14:textId="77777777" w:rsidR="00A60157" w:rsidRDefault="00A60157" w:rsidP="00A60157">
      <w:pPr>
        <w:pStyle w:val="NoSpacing"/>
        <w:jc w:val="both"/>
        <w:rPr>
          <w:rFonts w:cs="Times New Roman"/>
          <w:szCs w:val="24"/>
          <w:lang w:val="en-GB"/>
        </w:rPr>
      </w:pPr>
    </w:p>
    <w:p w14:paraId="62738C3A" w14:textId="77777777" w:rsidR="00A60157" w:rsidRDefault="00A60157" w:rsidP="00A60157">
      <w:pPr>
        <w:pStyle w:val="NoSpacing"/>
        <w:jc w:val="both"/>
        <w:rPr>
          <w:rFonts w:cs="Times New Roman"/>
          <w:szCs w:val="24"/>
          <w:lang w:val="en-GB"/>
        </w:rPr>
      </w:pPr>
    </w:p>
    <w:p w14:paraId="05D779A5" w14:textId="77777777" w:rsidR="00A60157" w:rsidRDefault="00A60157" w:rsidP="00A601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1465</w:t>
      </w:r>
      <w:r>
        <w:rPr>
          <w:rFonts w:cs="Times New Roman"/>
          <w:szCs w:val="24"/>
          <w:lang w:val="en-GB"/>
        </w:rPr>
        <w:tab/>
        <w:t xml:space="preserve">As the executor of John Thomas of Bodmin, brasier(q.v.), he made a </w:t>
      </w:r>
      <w:proofErr w:type="gramStart"/>
      <w:r>
        <w:rPr>
          <w:rFonts w:cs="Times New Roman"/>
          <w:szCs w:val="24"/>
          <w:lang w:val="en-GB"/>
        </w:rPr>
        <w:t>plaint</w:t>
      </w:r>
      <w:proofErr w:type="gramEnd"/>
      <w:r>
        <w:rPr>
          <w:rFonts w:cs="Times New Roman"/>
          <w:szCs w:val="24"/>
          <w:lang w:val="en-GB"/>
        </w:rPr>
        <w:t xml:space="preserve"> </w:t>
      </w:r>
    </w:p>
    <w:p w14:paraId="366269FC" w14:textId="77777777" w:rsidR="00A60157" w:rsidRDefault="00A60157" w:rsidP="00A601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of debt Richard </w:t>
      </w:r>
      <w:proofErr w:type="spellStart"/>
      <w:r>
        <w:rPr>
          <w:rFonts w:cs="Times New Roman"/>
          <w:szCs w:val="24"/>
          <w:lang w:val="en-GB"/>
        </w:rPr>
        <w:t>Walewyn</w:t>
      </w:r>
      <w:proofErr w:type="spellEnd"/>
      <w:r>
        <w:rPr>
          <w:rFonts w:cs="Times New Roman"/>
          <w:szCs w:val="24"/>
          <w:lang w:val="en-GB"/>
        </w:rPr>
        <w:t xml:space="preserve"> of Bristol(q.v.).</w:t>
      </w:r>
    </w:p>
    <w:p w14:paraId="7888C77A" w14:textId="77777777" w:rsidR="00A60157" w:rsidRDefault="00A60157" w:rsidP="00A601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07796">
          <w:rPr>
            <w:rStyle w:val="Hyperlink"/>
            <w:rFonts w:cs="Times New Roman"/>
            <w:szCs w:val="24"/>
            <w:lang w:val="en-GB"/>
          </w:rPr>
          <w:t>http://aalt.law.uh.edu/Indices/CP40Indices/CP40no814/CP40no814Pl.htm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325998D8" w14:textId="77777777" w:rsidR="00A60157" w:rsidRDefault="00A60157" w:rsidP="00A60157">
      <w:pPr>
        <w:pStyle w:val="NoSpacing"/>
        <w:jc w:val="both"/>
        <w:rPr>
          <w:rFonts w:cs="Times New Roman"/>
          <w:szCs w:val="24"/>
          <w:lang w:val="en-GB"/>
        </w:rPr>
      </w:pPr>
    </w:p>
    <w:p w14:paraId="32496452" w14:textId="77777777" w:rsidR="00A60157" w:rsidRDefault="00A60157" w:rsidP="00A60157">
      <w:pPr>
        <w:pStyle w:val="NoSpacing"/>
        <w:jc w:val="both"/>
        <w:rPr>
          <w:rFonts w:cs="Times New Roman"/>
          <w:szCs w:val="24"/>
          <w:lang w:val="en-GB"/>
        </w:rPr>
      </w:pPr>
    </w:p>
    <w:p w14:paraId="449A6D10" w14:textId="77777777" w:rsidR="00A60157" w:rsidRDefault="00A60157" w:rsidP="00A601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10 January 2024</w:t>
      </w:r>
    </w:p>
    <w:p w14:paraId="3B396F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1411" w14:textId="77777777" w:rsidR="00A60157" w:rsidRDefault="00A60157" w:rsidP="009139A6">
      <w:r>
        <w:separator/>
      </w:r>
    </w:p>
  </w:endnote>
  <w:endnote w:type="continuationSeparator" w:id="0">
    <w:p w14:paraId="5BC6CA9C" w14:textId="77777777" w:rsidR="00A60157" w:rsidRDefault="00A601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659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C9C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9F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8BDAD" w14:textId="77777777" w:rsidR="00A60157" w:rsidRDefault="00A60157" w:rsidP="009139A6">
      <w:r>
        <w:separator/>
      </w:r>
    </w:p>
  </w:footnote>
  <w:footnote w:type="continuationSeparator" w:id="0">
    <w:p w14:paraId="2333BB72" w14:textId="77777777" w:rsidR="00A60157" w:rsidRDefault="00A601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F3F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4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B05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157"/>
    <w:rsid w:val="000666E0"/>
    <w:rsid w:val="002510B7"/>
    <w:rsid w:val="005C130B"/>
    <w:rsid w:val="00826F5C"/>
    <w:rsid w:val="009139A6"/>
    <w:rsid w:val="009448BB"/>
    <w:rsid w:val="00947624"/>
    <w:rsid w:val="00A3176C"/>
    <w:rsid w:val="00A60157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4037E"/>
  <w15:chartTrackingRefBased/>
  <w15:docId w15:val="{E6FDFCE1-6387-49CB-A6E2-FE9302B3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601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2024-01-15T16:25:00Z</dcterms:created>
  <dcterms:modified xsi:type="dcterms:W3CDTF">2024-01-15T16:25:00Z</dcterms:modified>
</cp:coreProperties>
</file>